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7F" w:rsidRDefault="00F65C7F" w:rsidP="00F65C7F">
      <w:pPr>
        <w:pBdr>
          <w:bottom w:val="single" w:sz="4" w:space="1" w:color="auto"/>
        </w:pBdr>
        <w:spacing w:before="240" w:after="240"/>
        <w:jc w:val="center"/>
        <w:rPr>
          <w:sz w:val="36"/>
        </w:rPr>
      </w:pPr>
      <w:r>
        <w:rPr>
          <w:sz w:val="36"/>
        </w:rPr>
        <w:t>IT Training</w:t>
      </w:r>
    </w:p>
    <w:p w:rsidR="00F65C7F" w:rsidRDefault="00F65C7F" w:rsidP="00F65C7F">
      <w:pPr>
        <w:pStyle w:val="Heading2"/>
        <w:rPr>
          <w:sz w:val="32"/>
        </w:rPr>
      </w:pPr>
      <w:r>
        <w:rPr>
          <w:sz w:val="32"/>
        </w:rPr>
        <w:br/>
        <w:t>Training Course Specification</w:t>
      </w:r>
    </w:p>
    <w:p w:rsidR="00F65C7F" w:rsidRDefault="00F65C7F" w:rsidP="00F65C7F">
      <w:pPr>
        <w:rPr>
          <w:sz w:val="24"/>
        </w:rPr>
      </w:pPr>
    </w:p>
    <w:p w:rsidR="00F65C7F" w:rsidRDefault="00F65C7F" w:rsidP="00F65C7F">
      <w:pPr>
        <w:spacing w:after="360"/>
        <w:ind w:firstLine="720"/>
        <w:rPr>
          <w:b/>
          <w:sz w:val="28"/>
          <w:u w:val="single"/>
        </w:rPr>
      </w:pPr>
      <w:r>
        <w:rPr>
          <w:b/>
          <w:sz w:val="28"/>
        </w:rPr>
        <w:t xml:space="preserve">Course: </w:t>
      </w:r>
      <w:r>
        <w:rPr>
          <w:b/>
          <w:sz w:val="28"/>
        </w:rPr>
        <w:tab/>
      </w:r>
      <w:fldSimple w:instr=" SUBJECT  \* MERGEFORMAT ">
        <w:r>
          <w:rPr>
            <w:b/>
            <w:sz w:val="28"/>
            <w:u w:val="single"/>
          </w:rPr>
          <w:t>Windows 8, End User. Introduction</w:t>
        </w:r>
      </w:fldSimple>
    </w:p>
    <w:p w:rsidR="00F65C7F" w:rsidRDefault="00F65C7F" w:rsidP="00F65C7F">
      <w:pPr>
        <w:spacing w:after="360"/>
        <w:ind w:firstLine="720"/>
        <w:rPr>
          <w:b/>
          <w:sz w:val="28"/>
        </w:rPr>
      </w:pPr>
      <w:r>
        <w:rPr>
          <w:b/>
          <w:sz w:val="28"/>
        </w:rPr>
        <w:t>Duration:</w:t>
      </w:r>
      <w:r>
        <w:rPr>
          <w:b/>
          <w:sz w:val="28"/>
        </w:rPr>
        <w:tab/>
      </w:r>
      <w:fldSimple w:instr=" KEYWORDS  \* MERGEFORMAT ">
        <w:r>
          <w:rPr>
            <w:b/>
            <w:sz w:val="28"/>
          </w:rPr>
          <w:t>One-Day</w:t>
        </w:r>
      </w:fldSimple>
      <w:r>
        <w:rPr>
          <w:b/>
          <w:sz w:val="28"/>
        </w:rPr>
        <w:br/>
      </w:r>
    </w:p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F65C7F" w:rsidTr="00F032B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F65C7F" w:rsidRDefault="00F65C7F" w:rsidP="00F032B3">
            <w:r>
              <w:rPr>
                <w:sz w:val="44"/>
              </w:rPr>
              <w:br w:type="page"/>
            </w:r>
            <w:r>
              <w:rPr>
                <w:b/>
              </w:rPr>
              <w:t>COURSE OBJECTIVES:</w:t>
            </w:r>
          </w:p>
        </w:tc>
        <w:tc>
          <w:tcPr>
            <w:tcW w:w="6521" w:type="dxa"/>
          </w:tcPr>
          <w:p w:rsidR="00F65C7F" w:rsidRDefault="00F65C7F" w:rsidP="00F032B3">
            <w:r>
              <w:t>To get delegates to a point where they are comfortable navigating around Windows and using the mouse. The Windows file management system is covered along with other standard Windows applications.</w:t>
            </w:r>
          </w:p>
        </w:tc>
      </w:tr>
    </w:tbl>
    <w:p w:rsidR="00F65C7F" w:rsidRDefault="00F65C7F" w:rsidP="00F65C7F"/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F65C7F" w:rsidTr="00F032B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F65C7F" w:rsidRDefault="00F65C7F" w:rsidP="00F032B3">
            <w:pPr>
              <w:rPr>
                <w:b/>
              </w:rPr>
            </w:pPr>
            <w:r>
              <w:rPr>
                <w:b/>
              </w:rPr>
              <w:t>WHO SHOULD ATTEND:</w:t>
            </w:r>
          </w:p>
        </w:tc>
        <w:tc>
          <w:tcPr>
            <w:tcW w:w="6521" w:type="dxa"/>
          </w:tcPr>
          <w:p w:rsidR="00F65C7F" w:rsidRDefault="00F65C7F" w:rsidP="00F65C7F">
            <w:r>
              <w:t>Anyone who will be using this version of the Windows operating system on a PC. This course assumes users are new to Windows or inexperienced in its use or upgrading to Windows 8 from an older version. The topics covered include File management, searching, navigation around the operating system and programmes, and the Windows 7 installed features.</w:t>
            </w:r>
          </w:p>
        </w:tc>
      </w:tr>
    </w:tbl>
    <w:p w:rsidR="00F65C7F" w:rsidRDefault="00F65C7F" w:rsidP="00F65C7F"/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F65C7F" w:rsidTr="00F032B3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2977" w:type="dxa"/>
          </w:tcPr>
          <w:p w:rsidR="00F65C7F" w:rsidRDefault="00F65C7F" w:rsidP="00F032B3">
            <w:pPr>
              <w:rPr>
                <w:b/>
              </w:rPr>
            </w:pPr>
            <w:r>
              <w:rPr>
                <w:b/>
              </w:rPr>
              <w:t>EXPERIENCE NEEDED:</w:t>
            </w:r>
          </w:p>
        </w:tc>
        <w:tc>
          <w:tcPr>
            <w:tcW w:w="6521" w:type="dxa"/>
          </w:tcPr>
          <w:p w:rsidR="00F65C7F" w:rsidRDefault="00F65C7F" w:rsidP="00F032B3">
            <w:r>
              <w:t>No experience of Windows is required. In fact, no PC experience is necessary for this course. Experience in a previous version would be an advantage. Basic ability to use of the mouse and keyboard is required</w:t>
            </w:r>
          </w:p>
        </w:tc>
      </w:tr>
    </w:tbl>
    <w:p w:rsidR="00F65C7F" w:rsidRDefault="00F65C7F">
      <w:pPr>
        <w:rPr>
          <w:rFonts w:ascii="Gill Sans" w:hAnsi="Gill Sans"/>
          <w:sz w:val="44"/>
        </w:rPr>
      </w:pPr>
    </w:p>
    <w:p w:rsidR="00F65C7F" w:rsidRDefault="00F65C7F">
      <w:pPr>
        <w:rPr>
          <w:rFonts w:ascii="Gill Sans" w:hAnsi="Gill Sans"/>
          <w:sz w:val="44"/>
        </w:rPr>
      </w:pPr>
      <w:r>
        <w:rPr>
          <w:sz w:val="44"/>
        </w:rPr>
        <w:br w:type="page"/>
      </w:r>
    </w:p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678"/>
      </w:tblGrid>
      <w:tr w:rsidR="00F65C7F" w:rsidTr="00F032B3">
        <w:trPr>
          <w:trHeight w:val="321"/>
        </w:trPr>
        <w:tc>
          <w:tcPr>
            <w:tcW w:w="4678" w:type="dxa"/>
          </w:tcPr>
          <w:p w:rsidR="00F65C7F" w:rsidRDefault="00F65C7F" w:rsidP="00F032B3">
            <w:pPr>
              <w:rPr>
                <w:b/>
              </w:rPr>
            </w:pPr>
            <w:r>
              <w:br w:type="page"/>
            </w:r>
            <w:r>
              <w:rPr>
                <w:b/>
              </w:rPr>
              <w:t>COURSE CONTENT:</w:t>
            </w:r>
          </w:p>
        </w:tc>
        <w:tc>
          <w:tcPr>
            <w:tcW w:w="4678" w:type="dxa"/>
          </w:tcPr>
          <w:p w:rsidR="00F65C7F" w:rsidRDefault="00F65C7F" w:rsidP="00F032B3"/>
        </w:tc>
      </w:tr>
      <w:tr w:rsidR="00F65C7F" w:rsidTr="00F032B3">
        <w:trPr>
          <w:trHeight w:val="3782"/>
        </w:trPr>
        <w:tc>
          <w:tcPr>
            <w:tcW w:w="4678" w:type="dxa"/>
            <w:tcBorders>
              <w:bottom w:val="nil"/>
            </w:tcBorders>
          </w:tcPr>
          <w:p w:rsidR="00F65C7F" w:rsidRDefault="00F65C7F" w:rsidP="00F032B3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1: </w:t>
            </w:r>
            <w:r>
              <w:rPr>
                <w:rFonts w:ascii="Arial" w:hAnsi="Arial" w:cs="Arial"/>
                <w:b/>
              </w:rPr>
              <w:t>Windows Basics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Getting Started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Overview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The opening Lock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Logging on to Windows 8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Interacting with Windows 8</w:t>
            </w:r>
          </w:p>
          <w:p w:rsid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Touch controls</w:t>
            </w:r>
          </w:p>
          <w:p w:rsid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New mouse controls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Basic mouse techniques for new users to Windows</w:t>
            </w:r>
            <w:r>
              <w:rPr>
                <w:rFonts w:ascii="Arial" w:hAnsi="Arial" w:cs="Arial"/>
              </w:rPr>
              <w:t xml:space="preserve"> </w:t>
            </w:r>
            <w:r w:rsidRPr="00F65C7F">
              <w:rPr>
                <w:rFonts w:ascii="Arial" w:hAnsi="Arial" w:cs="Arial"/>
              </w:rPr>
              <w:t>8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How to move the mouse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Clicking the mouse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Double-clicking the mouse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Working with the 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The 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Moving, sizing and unpinning tiles on 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Dragging the mouse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Moving tiles on 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Right-clicking the mouse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Making a tile smaller or bigger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Removing/unpinning tiles on Start screen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Introducing Windows 8 Charms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Logging out, shutting down and restarting Windows 8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Signing out and shutting down Windows 8</w:t>
            </w:r>
          </w:p>
          <w:p w:rsidR="00F65C7F" w:rsidRPr="00855479" w:rsidRDefault="00F65C7F" w:rsidP="00F65C7F">
            <w:pPr>
              <w:pStyle w:val="Contents"/>
              <w:ind w:left="317" w:firstLine="0"/>
              <w:rPr>
                <w:smallCaps/>
                <w:noProof/>
              </w:rPr>
            </w:pPr>
            <w:r w:rsidRPr="00F65C7F">
              <w:rPr>
                <w:rFonts w:ascii="Arial" w:hAnsi="Arial" w:cs="Arial"/>
              </w:rPr>
              <w:t>Restarting Windows 8</w:t>
            </w:r>
          </w:p>
          <w:p w:rsidR="00F65C7F" w:rsidRDefault="00F65C7F" w:rsidP="00F032B3">
            <w:pPr>
              <w:tabs>
                <w:tab w:val="left" w:pos="317"/>
              </w:tabs>
              <w:ind w:left="454"/>
            </w:pPr>
          </w:p>
        </w:tc>
        <w:tc>
          <w:tcPr>
            <w:tcW w:w="4678" w:type="dxa"/>
            <w:tcBorders>
              <w:bottom w:val="nil"/>
            </w:tcBorders>
          </w:tcPr>
          <w:p w:rsidR="00F65C7F" w:rsidRDefault="00F65C7F" w:rsidP="00F032B3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2: </w:t>
            </w:r>
            <w:r>
              <w:rPr>
                <w:rFonts w:ascii="Arial" w:hAnsi="Arial" w:cs="Arial"/>
                <w:b/>
              </w:rPr>
              <w:t>Using Windows 8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Working with the Desktop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The desktop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Identifying parts of a window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Moving and resizing a window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Maximizing, rest</w:t>
            </w:r>
            <w:r>
              <w:rPr>
                <w:rFonts w:ascii="Arial" w:hAnsi="Arial" w:cs="Arial"/>
              </w:rPr>
              <w:t>oring, and minimizing a window</w:t>
            </w:r>
          </w:p>
          <w:p w:rsid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Scrolling in a window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Opening multiple windows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Switching between windows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Using taskbar to quickly reposition windows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Working with the Quick Access Toolbar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Working with the Ribbon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Ribbon/command conventions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Dialog box elements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Getting Help and Support</w:t>
            </w:r>
          </w:p>
          <w:p w:rsidR="00F65C7F" w:rsidRPr="00F65C7F" w:rsidRDefault="00F65C7F" w:rsidP="00F65C7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65C7F">
              <w:rPr>
                <w:rFonts w:ascii="Arial" w:hAnsi="Arial" w:cs="Arial"/>
              </w:rPr>
              <w:t>Help and Support</w:t>
            </w:r>
          </w:p>
          <w:p w:rsidR="00F65C7F" w:rsidRDefault="00F65C7F" w:rsidP="00F65C7F">
            <w:pPr>
              <w:pStyle w:val="Contents"/>
              <w:ind w:left="317" w:firstLine="0"/>
              <w:rPr>
                <w:b/>
              </w:rPr>
            </w:pPr>
            <w:r w:rsidRPr="00F65C7F">
              <w:rPr>
                <w:rFonts w:ascii="Arial" w:hAnsi="Arial" w:cs="Arial"/>
              </w:rPr>
              <w:t>Assignment</w:t>
            </w:r>
          </w:p>
        </w:tc>
      </w:tr>
      <w:tr w:rsidR="00F65C7F" w:rsidTr="00F032B3">
        <w:tc>
          <w:tcPr>
            <w:tcW w:w="4678" w:type="dxa"/>
            <w:tcBorders>
              <w:bottom w:val="nil"/>
            </w:tcBorders>
          </w:tcPr>
          <w:p w:rsidR="00F65C7F" w:rsidRDefault="00F65C7F" w:rsidP="00F032B3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3: </w:t>
            </w:r>
            <w:r w:rsidR="00911FF4">
              <w:rPr>
                <w:rFonts w:ascii="Arial" w:hAnsi="Arial" w:cs="Arial"/>
                <w:b/>
              </w:rPr>
              <w:t>Managing Files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Using File Explorer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Starting File Explorer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Identify the different parts of the File Explorer window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Windows 8 libraries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Changing window view options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Using the File Explorer ribbon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Working with Folders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Creating a new folder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Renaming a folder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Deleting a folder and its contents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Moving, Copying and Renaming Files</w:t>
            </w:r>
          </w:p>
          <w:p w:rsid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Copying and moving files using Move to and Copy to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Renaming files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Selecting more than one file to move or copy using Item Check Boxes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Using Undo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Finding your Files/Folders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Finding Files/Folders using File Explorer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Finding your files using the Search charm</w:t>
            </w:r>
          </w:p>
          <w:p w:rsidR="00911FF4" w:rsidRPr="00DF50EE" w:rsidRDefault="00911FF4" w:rsidP="00911FF4">
            <w:pPr>
              <w:pStyle w:val="Contents"/>
              <w:ind w:left="317" w:firstLine="0"/>
              <w:rPr>
                <w:b/>
                <w:sz w:val="24"/>
                <w:szCs w:val="24"/>
              </w:rPr>
            </w:pPr>
            <w:r w:rsidRPr="00911FF4">
              <w:rPr>
                <w:rFonts w:ascii="Arial" w:hAnsi="Arial" w:cs="Arial"/>
              </w:rPr>
              <w:t>Using the Recycle Bin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Deleting files to the Recycle Bin</w:t>
            </w:r>
            <w:r w:rsidRPr="00911FF4">
              <w:rPr>
                <w:rFonts w:ascii="Arial" w:hAnsi="Arial" w:cs="Arial"/>
              </w:rPr>
              <w:tab/>
              <w:t>20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Recovering a file from the Recycle Bin</w:t>
            </w:r>
            <w:r w:rsidRPr="00911FF4">
              <w:rPr>
                <w:rFonts w:ascii="Arial" w:hAnsi="Arial" w:cs="Arial"/>
              </w:rPr>
              <w:tab/>
              <w:t>22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Emptying the Recycle Bin</w:t>
            </w:r>
            <w:r w:rsidRPr="00911FF4">
              <w:rPr>
                <w:rFonts w:ascii="Arial" w:hAnsi="Arial" w:cs="Arial"/>
              </w:rPr>
              <w:tab/>
              <w:t>23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Sharing Information between programs</w:t>
            </w:r>
          </w:p>
          <w:p w:rsidR="00911FF4" w:rsidRPr="00911FF4" w:rsidRDefault="00911FF4" w:rsidP="00911FF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911FF4">
              <w:rPr>
                <w:rFonts w:ascii="Arial" w:hAnsi="Arial" w:cs="Arial"/>
              </w:rPr>
              <w:t>Sharing Information between Programs</w:t>
            </w:r>
          </w:p>
          <w:p w:rsidR="00F65C7F" w:rsidRDefault="00911FF4" w:rsidP="00911FF4">
            <w:pPr>
              <w:pStyle w:val="Contents"/>
              <w:ind w:left="317" w:firstLine="0"/>
              <w:rPr>
                <w:b/>
              </w:rPr>
            </w:pPr>
            <w:r w:rsidRPr="00911FF4">
              <w:rPr>
                <w:rFonts w:ascii="Arial" w:hAnsi="Arial" w:cs="Arial"/>
              </w:rPr>
              <w:t>Assignment</w:t>
            </w:r>
          </w:p>
        </w:tc>
        <w:tc>
          <w:tcPr>
            <w:tcW w:w="4678" w:type="dxa"/>
            <w:tcBorders>
              <w:bottom w:val="nil"/>
            </w:tcBorders>
          </w:tcPr>
          <w:p w:rsidR="00F65C7F" w:rsidRDefault="00F65C7F" w:rsidP="00F032B3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4: </w:t>
            </w:r>
            <w:r w:rsidR="00B37E9F" w:rsidRPr="00B37E9F">
              <w:rPr>
                <w:rFonts w:ascii="Arial" w:hAnsi="Arial" w:cs="Arial"/>
                <w:b/>
              </w:rPr>
              <w:t>Customising Windows 8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Customising Windows 8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The Settings Charm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Control Panel options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Selecting a background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Using Screen Savers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Controlling the Mouse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Working with Shortcuts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Creating Shortcuts to files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Renaming Shortcuts</w:t>
            </w:r>
          </w:p>
          <w:p w:rsid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Deleting shortcuts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Customising the Lock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Changing the Lock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Disabling the Lock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Customising the Start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Customising Start screen background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Adding an item to Start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Removing a program from Start screen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Working with the Taskbar</w:t>
            </w:r>
          </w:p>
          <w:p w:rsidR="00B37E9F" w:rsidRPr="00B37E9F" w:rsidRDefault="00B37E9F" w:rsidP="00B37E9F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B37E9F">
              <w:rPr>
                <w:rFonts w:ascii="Arial" w:hAnsi="Arial" w:cs="Arial"/>
              </w:rPr>
              <w:t>Customising the Taskbar</w:t>
            </w:r>
          </w:p>
          <w:p w:rsidR="00F65C7F" w:rsidRDefault="00B37E9F" w:rsidP="00B37E9F">
            <w:pPr>
              <w:pStyle w:val="Contents"/>
              <w:ind w:left="317" w:firstLine="0"/>
              <w:rPr>
                <w:b/>
              </w:rPr>
            </w:pPr>
            <w:r w:rsidRPr="00B37E9F">
              <w:rPr>
                <w:rFonts w:ascii="Arial" w:hAnsi="Arial" w:cs="Arial"/>
              </w:rPr>
              <w:t>Assignment</w:t>
            </w:r>
          </w:p>
        </w:tc>
      </w:tr>
    </w:tbl>
    <w:p w:rsidR="00F65C7F" w:rsidRDefault="00F65C7F" w:rsidP="00881E7B">
      <w:pPr>
        <w:rPr>
          <w:rFonts w:ascii="Gill Sans" w:hAnsi="Gill Sans"/>
          <w:sz w:val="44"/>
        </w:rPr>
      </w:pPr>
    </w:p>
    <w:sectPr w:rsidR="00F65C7F" w:rsidSect="00881E7B">
      <w:footerReference w:type="default" r:id="rId7"/>
      <w:pgSz w:w="11907" w:h="16840" w:code="9"/>
      <w:pgMar w:top="993" w:right="1440" w:bottom="1440" w:left="1440" w:header="709" w:footer="964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C3C" w:rsidRDefault="00D65C3C">
      <w:r>
        <w:separator/>
      </w:r>
    </w:p>
  </w:endnote>
  <w:endnote w:type="continuationSeparator" w:id="0">
    <w:p w:rsidR="00D65C3C" w:rsidRDefault="00D6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tiger 45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D64" w:rsidRDefault="00D15FC7">
    <w:pPr>
      <w:pBdr>
        <w:top w:val="double" w:sz="12" w:space="1" w:color="auto"/>
      </w:pBdr>
    </w:pPr>
    <w:fldSimple w:instr=" TITLE  \* MERGEFORMAT ">
      <w:r w:rsidR="002469FE">
        <w:t>Course Specification</w:t>
      </w:r>
    </w:fldSimple>
    <w:r w:rsidR="00746D64">
      <w:t xml:space="preserve"> </w:t>
    </w:r>
    <w:r w:rsidR="00746D64">
      <w:rPr>
        <w:sz w:val="16"/>
      </w:rPr>
      <w:t xml:space="preserve">(Created/modified </w:t>
    </w:r>
    <w:r>
      <w:rPr>
        <w:sz w:val="16"/>
      </w:rPr>
      <w:fldChar w:fldCharType="begin"/>
    </w:r>
    <w:r w:rsidR="00746D64">
      <w:rPr>
        <w:sz w:val="16"/>
      </w:rPr>
      <w:instrText xml:space="preserve"> DATE  \l </w:instrText>
    </w:r>
    <w:r>
      <w:rPr>
        <w:sz w:val="16"/>
      </w:rPr>
      <w:fldChar w:fldCharType="separate"/>
    </w:r>
    <w:r w:rsidR="00F65C7F">
      <w:rPr>
        <w:noProof/>
        <w:sz w:val="16"/>
        <w:lang w:val="en-US"/>
      </w:rPr>
      <w:t>08/05/2013</w:t>
    </w:r>
    <w:r>
      <w:rPr>
        <w:sz w:val="16"/>
      </w:rPr>
      <w:fldChar w:fldCharType="end"/>
    </w:r>
    <w:r w:rsidR="00746D64">
      <w:rPr>
        <w:sz w:val="16"/>
      </w:rPr>
      <w:t>)</w:t>
    </w:r>
    <w:r w:rsidR="00746D64">
      <w:t xml:space="preserve"> </w:t>
    </w:r>
  </w:p>
  <w:p w:rsidR="00746D64" w:rsidRDefault="00945E37" w:rsidP="007A148F">
    <w:pPr>
      <w:tabs>
        <w:tab w:val="right" w:pos="8931"/>
      </w:tabs>
    </w:pPr>
    <w:r>
      <w:t>©CoursewareCo</w:t>
    </w:r>
    <w:r w:rsidR="007A148F">
      <w:tab/>
    </w:r>
    <w:r w:rsidR="00746D64">
      <w:t xml:space="preserve">Page </w:t>
    </w:r>
    <w:r w:rsidR="00D15FC7">
      <w:fldChar w:fldCharType="begin"/>
    </w:r>
    <w:r w:rsidR="00746D64">
      <w:instrText xml:space="preserve"> PAGE </w:instrText>
    </w:r>
    <w:r w:rsidR="00D15FC7">
      <w:fldChar w:fldCharType="separate"/>
    </w:r>
    <w:r w:rsidR="00881E7B">
      <w:rPr>
        <w:noProof/>
      </w:rPr>
      <w:t>2</w:t>
    </w:r>
    <w:r w:rsidR="00D15FC7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C3C" w:rsidRDefault="00D65C3C">
      <w:r>
        <w:separator/>
      </w:r>
    </w:p>
  </w:footnote>
  <w:footnote w:type="continuationSeparator" w:id="0">
    <w:p w:rsidR="00D65C3C" w:rsidRDefault="00D65C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432264A"/>
    <w:multiLevelType w:val="hybridMultilevel"/>
    <w:tmpl w:val="46B63F0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83DCB"/>
    <w:multiLevelType w:val="hybridMultilevel"/>
    <w:tmpl w:val="AD646E3E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310AEE"/>
    <w:multiLevelType w:val="hybridMultilevel"/>
    <w:tmpl w:val="1ECA7150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A0B39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5">
    <w:nsid w:val="14EE34DB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6">
    <w:nsid w:val="217C53A6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7">
    <w:nsid w:val="22B53EB6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8">
    <w:nsid w:val="2A897A3E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9">
    <w:nsid w:val="2B6330B3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0">
    <w:nsid w:val="310A0B2E"/>
    <w:multiLevelType w:val="hybridMultilevel"/>
    <w:tmpl w:val="153E3B50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B111A1"/>
    <w:multiLevelType w:val="hybridMultilevel"/>
    <w:tmpl w:val="F2C87B6C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9B1523"/>
    <w:multiLevelType w:val="hybridMultilevel"/>
    <w:tmpl w:val="06D22188"/>
    <w:lvl w:ilvl="0" w:tplc="B4A0F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92FA1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4">
    <w:nsid w:val="407A466C"/>
    <w:multiLevelType w:val="hybridMultilevel"/>
    <w:tmpl w:val="C576FA14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264242"/>
    <w:multiLevelType w:val="hybridMultilevel"/>
    <w:tmpl w:val="2578CA8A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CD6A64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7">
    <w:nsid w:val="531225CE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8">
    <w:nsid w:val="56F1318A"/>
    <w:multiLevelType w:val="hybridMultilevel"/>
    <w:tmpl w:val="68B2DF9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EE1B54"/>
    <w:multiLevelType w:val="hybridMultilevel"/>
    <w:tmpl w:val="2E1A237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9D38B9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1">
    <w:nsid w:val="62CE41A8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2">
    <w:nsid w:val="661757CD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>
    <w:nsid w:val="6CFE1B46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4">
    <w:nsid w:val="6D6047E6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5">
    <w:nsid w:val="737B7BFB"/>
    <w:multiLevelType w:val="hybridMultilevel"/>
    <w:tmpl w:val="2FC632C4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D41BAC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7">
    <w:nsid w:val="79BD094D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8">
    <w:nsid w:val="7BEE1F48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3"/>
  </w:num>
  <w:num w:numId="5">
    <w:abstractNumId w:val="24"/>
  </w:num>
  <w:num w:numId="6">
    <w:abstractNumId w:val="22"/>
  </w:num>
  <w:num w:numId="7">
    <w:abstractNumId w:val="26"/>
  </w:num>
  <w:num w:numId="8">
    <w:abstractNumId w:val="27"/>
  </w:num>
  <w:num w:numId="9">
    <w:abstractNumId w:val="6"/>
  </w:num>
  <w:num w:numId="10">
    <w:abstractNumId w:val="16"/>
  </w:num>
  <w:num w:numId="11">
    <w:abstractNumId w:val="9"/>
  </w:num>
  <w:num w:numId="12">
    <w:abstractNumId w:val="20"/>
  </w:num>
  <w:num w:numId="13">
    <w:abstractNumId w:val="23"/>
  </w:num>
  <w:num w:numId="14">
    <w:abstractNumId w:val="4"/>
  </w:num>
  <w:num w:numId="15">
    <w:abstractNumId w:val="5"/>
  </w:num>
  <w:num w:numId="16">
    <w:abstractNumId w:val="3"/>
  </w:num>
  <w:num w:numId="17">
    <w:abstractNumId w:val="14"/>
  </w:num>
  <w:num w:numId="18">
    <w:abstractNumId w:val="19"/>
  </w:num>
  <w:num w:numId="19">
    <w:abstractNumId w:val="2"/>
  </w:num>
  <w:num w:numId="20">
    <w:abstractNumId w:val="10"/>
  </w:num>
  <w:num w:numId="21">
    <w:abstractNumId w:val="25"/>
  </w:num>
  <w:num w:numId="22">
    <w:abstractNumId w:val="1"/>
  </w:num>
  <w:num w:numId="23">
    <w:abstractNumId w:val="11"/>
  </w:num>
  <w:num w:numId="24">
    <w:abstractNumId w:val="15"/>
  </w:num>
  <w:num w:numId="25">
    <w:abstractNumId w:val="18"/>
  </w:num>
  <w:num w:numId="26">
    <w:abstractNumId w:val="12"/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28"/>
  </w:num>
  <w:num w:numId="33">
    <w:abstractNumId w:val="21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271"/>
    <w:rsid w:val="00047EDD"/>
    <w:rsid w:val="000D7472"/>
    <w:rsid w:val="000E74B1"/>
    <w:rsid w:val="001179A8"/>
    <w:rsid w:val="0012069A"/>
    <w:rsid w:val="002102B5"/>
    <w:rsid w:val="002469FE"/>
    <w:rsid w:val="002C3271"/>
    <w:rsid w:val="002D3DE5"/>
    <w:rsid w:val="002E62AD"/>
    <w:rsid w:val="00393FAF"/>
    <w:rsid w:val="00520AD3"/>
    <w:rsid w:val="00561AD6"/>
    <w:rsid w:val="00573D97"/>
    <w:rsid w:val="005A1B29"/>
    <w:rsid w:val="00602215"/>
    <w:rsid w:val="00687EDD"/>
    <w:rsid w:val="006C06D5"/>
    <w:rsid w:val="007331D1"/>
    <w:rsid w:val="00746D64"/>
    <w:rsid w:val="007A148F"/>
    <w:rsid w:val="00881E7B"/>
    <w:rsid w:val="00910698"/>
    <w:rsid w:val="00911FF4"/>
    <w:rsid w:val="00926317"/>
    <w:rsid w:val="00933E8A"/>
    <w:rsid w:val="00936385"/>
    <w:rsid w:val="00945E37"/>
    <w:rsid w:val="009A76E1"/>
    <w:rsid w:val="009D0FB6"/>
    <w:rsid w:val="00A12AAE"/>
    <w:rsid w:val="00A46750"/>
    <w:rsid w:val="00A54397"/>
    <w:rsid w:val="00A64C55"/>
    <w:rsid w:val="00B05F99"/>
    <w:rsid w:val="00B37E9F"/>
    <w:rsid w:val="00B47382"/>
    <w:rsid w:val="00B615E0"/>
    <w:rsid w:val="00CC63D0"/>
    <w:rsid w:val="00D15FC7"/>
    <w:rsid w:val="00D60FDF"/>
    <w:rsid w:val="00D65C3C"/>
    <w:rsid w:val="00DD0732"/>
    <w:rsid w:val="00DF50EE"/>
    <w:rsid w:val="00E21508"/>
    <w:rsid w:val="00E27E6E"/>
    <w:rsid w:val="00E314F1"/>
    <w:rsid w:val="00E4409A"/>
    <w:rsid w:val="00E607F5"/>
    <w:rsid w:val="00E87F8C"/>
    <w:rsid w:val="00EC2C82"/>
    <w:rsid w:val="00F10A0D"/>
    <w:rsid w:val="00F37F49"/>
    <w:rsid w:val="00F61BFD"/>
    <w:rsid w:val="00F65C7F"/>
    <w:rsid w:val="00FF0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C7"/>
    <w:rPr>
      <w:rFonts w:ascii="Arial" w:hAnsi="Arial"/>
      <w:lang w:eastAsia="en-US" w:bidi="he-IL"/>
    </w:rPr>
  </w:style>
  <w:style w:type="paragraph" w:styleId="Heading1">
    <w:name w:val="heading 1"/>
    <w:basedOn w:val="Normal"/>
    <w:next w:val="Normal"/>
    <w:qFormat/>
    <w:rsid w:val="00D15FC7"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D15FC7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D15FC7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15FC7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D15FC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15FC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D15FC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15FC7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D15FC7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ts">
    <w:name w:val="Contents"/>
    <w:basedOn w:val="Normal"/>
    <w:rsid w:val="00D15FC7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</w:rPr>
  </w:style>
  <w:style w:type="paragraph" w:styleId="Header">
    <w:name w:val="header"/>
    <w:basedOn w:val="Normal"/>
    <w:rsid w:val="00D15F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15FC7"/>
    <w:pPr>
      <w:tabs>
        <w:tab w:val="center" w:pos="4153"/>
        <w:tab w:val="right" w:pos="8306"/>
      </w:tabs>
    </w:pPr>
  </w:style>
  <w:style w:type="paragraph" w:customStyle="1" w:styleId="cont-bold">
    <w:name w:val="cont-bold"/>
    <w:basedOn w:val="Contents"/>
    <w:rsid w:val="00D15FC7"/>
    <w:pPr>
      <w:tabs>
        <w:tab w:val="clear" w:pos="1080"/>
        <w:tab w:val="center" w:pos="7920"/>
      </w:tabs>
      <w:spacing w:before="120" w:after="120"/>
      <w:ind w:left="0" w:firstLine="0"/>
    </w:pPr>
    <w:rPr>
      <w:b/>
      <w:sz w:val="22"/>
    </w:rPr>
  </w:style>
  <w:style w:type="paragraph" w:styleId="BodyTextIndent">
    <w:name w:val="Body Text Indent"/>
    <w:basedOn w:val="Normal"/>
    <w:rsid w:val="00D15FC7"/>
    <w:pPr>
      <w:tabs>
        <w:tab w:val="left" w:pos="601"/>
      </w:tabs>
      <w:ind w:left="454"/>
    </w:pPr>
  </w:style>
  <w:style w:type="paragraph" w:styleId="TOC1">
    <w:name w:val="toc 1"/>
    <w:basedOn w:val="Normal"/>
    <w:next w:val="Normal"/>
    <w:autoRedefine/>
    <w:semiHidden/>
    <w:rsid w:val="0012069A"/>
    <w:rPr>
      <w:rFonts w:ascii="Frutiger 45 Light" w:hAnsi="Frutiger 45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FE"/>
    <w:rPr>
      <w:rFonts w:ascii="Tahoma" w:hAnsi="Tahoma" w:cs="Tahoma"/>
      <w:sz w:val="16"/>
      <w:szCs w:val="16"/>
      <w:lang w:val="en-GB" w:bidi="he-IL"/>
    </w:rPr>
  </w:style>
  <w:style w:type="character" w:styleId="CommentReference">
    <w:name w:val="annotation reference"/>
    <w:semiHidden/>
    <w:rsid w:val="002469FE"/>
    <w:rPr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C06D5"/>
    <w:pPr>
      <w:ind w:left="200"/>
    </w:pPr>
  </w:style>
  <w:style w:type="paragraph" w:customStyle="1" w:styleId="MainCourseTitle">
    <w:name w:val="Main Course Title"/>
    <w:basedOn w:val="Normal"/>
    <w:rsid w:val="00933E8A"/>
    <w:pPr>
      <w:jc w:val="center"/>
    </w:pPr>
    <w:rPr>
      <w:rFonts w:ascii="Gill Sans" w:hAnsi="Gill Sans"/>
      <w:sz w:val="52"/>
    </w:rPr>
  </w:style>
  <w:style w:type="paragraph" w:customStyle="1" w:styleId="MainCourseTitle-Days">
    <w:name w:val="Main Course Title - Days"/>
    <w:basedOn w:val="Normal"/>
    <w:rsid w:val="00933E8A"/>
    <w:pPr>
      <w:jc w:val="center"/>
    </w:pPr>
    <w:rPr>
      <w:rFonts w:ascii="Gill Sans" w:hAnsi="Gill Sans"/>
      <w:b/>
      <w:bCs/>
      <w:sz w:val="52"/>
    </w:rPr>
  </w:style>
  <w:style w:type="paragraph" w:customStyle="1" w:styleId="TOCHead">
    <w:name w:val="TOC Head"/>
    <w:basedOn w:val="Heading1"/>
    <w:rsid w:val="00933E8A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/>
      <w:jc w:val="center"/>
    </w:pPr>
    <w:rPr>
      <w:rFonts w:ascii="Gill Sans" w:hAnsi="Gill Sans"/>
      <w:b w:val="0"/>
      <w:sz w:val="44"/>
    </w:rPr>
  </w:style>
  <w:style w:type="paragraph" w:customStyle="1" w:styleId="NameofCourse">
    <w:name w:val="Name of Course"/>
    <w:basedOn w:val="Normal"/>
    <w:rsid w:val="00933E8A"/>
    <w:pPr>
      <w:jc w:val="center"/>
    </w:pPr>
    <w:rPr>
      <w:rFonts w:ascii="Gill Sans" w:hAnsi="Gill Sans"/>
      <w:sz w:val="36"/>
    </w:rPr>
  </w:style>
  <w:style w:type="paragraph" w:styleId="ListParagraph">
    <w:name w:val="List Paragraph"/>
    <w:basedOn w:val="Normal"/>
    <w:uiPriority w:val="34"/>
    <w:qFormat/>
    <w:rsid w:val="009A7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lang w:eastAsia="en-US" w:bidi="he-I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ts">
    <w:name w:val="Contents"/>
    <w:basedOn w:val="Normal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ont-bold">
    <w:name w:val="cont-bold"/>
    <w:basedOn w:val="Contents"/>
    <w:pPr>
      <w:tabs>
        <w:tab w:val="clear" w:pos="1080"/>
        <w:tab w:val="center" w:pos="7920"/>
      </w:tabs>
      <w:spacing w:before="120" w:after="120"/>
      <w:ind w:left="0" w:firstLine="0"/>
    </w:pPr>
    <w:rPr>
      <w:b/>
      <w:sz w:val="22"/>
    </w:rPr>
  </w:style>
  <w:style w:type="paragraph" w:styleId="BodyTextIndent">
    <w:name w:val="Body Text Indent"/>
    <w:basedOn w:val="Normal"/>
    <w:pPr>
      <w:tabs>
        <w:tab w:val="left" w:pos="601"/>
      </w:tabs>
      <w:ind w:left="454"/>
    </w:pPr>
  </w:style>
  <w:style w:type="paragraph" w:styleId="TOC1">
    <w:name w:val="toc 1"/>
    <w:basedOn w:val="Normal"/>
    <w:next w:val="Normal"/>
    <w:autoRedefine/>
    <w:semiHidden/>
    <w:rsid w:val="0012069A"/>
    <w:rPr>
      <w:rFonts w:ascii="Frutiger 45 Light" w:hAnsi="Frutiger 45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FE"/>
    <w:rPr>
      <w:rFonts w:ascii="Tahoma" w:hAnsi="Tahoma" w:cs="Tahoma"/>
      <w:sz w:val="16"/>
      <w:szCs w:val="16"/>
      <w:lang w:val="en-GB" w:bidi="he-IL"/>
    </w:rPr>
  </w:style>
  <w:style w:type="character" w:styleId="CommentReference">
    <w:name w:val="annotation reference"/>
    <w:semiHidden/>
    <w:rsid w:val="002469FE"/>
    <w:rPr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C06D5"/>
    <w:pPr>
      <w:ind w:left="200"/>
    </w:pPr>
  </w:style>
  <w:style w:type="paragraph" w:customStyle="1" w:styleId="MainCourseTitle">
    <w:name w:val="Main Course Title"/>
    <w:basedOn w:val="Normal"/>
    <w:rsid w:val="00933E8A"/>
    <w:pPr>
      <w:jc w:val="center"/>
    </w:pPr>
    <w:rPr>
      <w:rFonts w:ascii="Gill Sans" w:hAnsi="Gill Sans"/>
      <w:sz w:val="52"/>
    </w:rPr>
  </w:style>
  <w:style w:type="paragraph" w:customStyle="1" w:styleId="MainCourseTitle-Days">
    <w:name w:val="Main Course Title - Days"/>
    <w:basedOn w:val="Normal"/>
    <w:rsid w:val="00933E8A"/>
    <w:pPr>
      <w:jc w:val="center"/>
    </w:pPr>
    <w:rPr>
      <w:rFonts w:ascii="Gill Sans" w:hAnsi="Gill Sans"/>
      <w:b/>
      <w:bCs/>
      <w:sz w:val="52"/>
    </w:rPr>
  </w:style>
  <w:style w:type="paragraph" w:customStyle="1" w:styleId="TOCHead">
    <w:name w:val="TOC Head"/>
    <w:basedOn w:val="Heading1"/>
    <w:rsid w:val="00933E8A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/>
      <w:jc w:val="center"/>
    </w:pPr>
    <w:rPr>
      <w:rFonts w:ascii="Gill Sans" w:hAnsi="Gill Sans"/>
      <w:b w:val="0"/>
      <w:sz w:val="44"/>
    </w:rPr>
  </w:style>
  <w:style w:type="paragraph" w:customStyle="1" w:styleId="NameofCourse">
    <w:name w:val="Name of Course"/>
    <w:basedOn w:val="Normal"/>
    <w:rsid w:val="00933E8A"/>
    <w:pPr>
      <w:jc w:val="center"/>
    </w:pPr>
    <w:rPr>
      <w:rFonts w:ascii="Gill Sans" w:hAnsi="Gill Sans"/>
      <w:sz w:val="36"/>
    </w:rPr>
  </w:style>
  <w:style w:type="paragraph" w:styleId="ListParagraph">
    <w:name w:val="List Paragraph"/>
    <w:basedOn w:val="Normal"/>
    <w:uiPriority w:val="34"/>
    <w:qFormat/>
    <w:rsid w:val="009A7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imary%20Data\Sell%20PD\Resources\Course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Course Spec.dot</Template>
  <TotalTime>32</TotalTime>
  <Pages>2</Pages>
  <Words>516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Specification</vt:lpstr>
    </vt:vector>
  </TitlesOfParts>
  <Company>CoursewareCo;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</dc:title>
  <dc:subject>Windows 8, End User. Introduction</dc:subject>
  <dc:creator>CoursewareCo</dc:creator>
  <cp:keywords>One-Day</cp:keywords>
  <cp:lastModifiedBy>Williams</cp:lastModifiedBy>
  <cp:revision>21</cp:revision>
  <cp:lastPrinted>1997-03-14T14:39:00Z</cp:lastPrinted>
  <dcterms:created xsi:type="dcterms:W3CDTF">2013-02-04T07:49:00Z</dcterms:created>
  <dcterms:modified xsi:type="dcterms:W3CDTF">2013-05-08T12:29:00Z</dcterms:modified>
</cp:coreProperties>
</file>